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Harrow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Harrow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Harrow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Harrow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Harrow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Harrow are estimated to have a score of 1-2 on the PGSI (low-risk gambling), whilst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42.0% </w:t>
      </w:r>
      <w:r w:rsidRPr="004747BF">
        <w:rPr>
          <w:rFonts w:ascii="Libre Franklin Light" w:eastAsia="Times New Roman" w:hAnsi="Libre Franklin Light" w:cs="Calibri Light"/>
        </w:rPr>
        <w:t xml:space="preserve">of those respondents classified as PGSI 8+ in Harrow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Harrow is estimated to be </w:t>
      </w:r>
      <w:r w:rsidRPr="00773DF7">
        <w:rPr>
          <w:rFonts w:ascii="Libre Franklin Light" w:eastAsia="Times New Roman" w:hAnsi="Libre Franklin Light" w:cs="Calibri Light"/>
          <w:b/>
          <w:bCs/>
          <w:color w:val="C45911" w:themeColor="accent2" w:themeShade="BF"/>
        </w:rPr>
        <w:t xml:space="preserve">£10,033,703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Harrow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Harrow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r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Harrow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r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Harrow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r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Harrow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Harrow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Harrow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Harrow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Harrow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£10,033,703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Harrow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£163,433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£3,379,877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£242,122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£68,097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£124,844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£6,055,330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£10,033,703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Harrow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Harrow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Harrow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Harrow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Harrow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Harrow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32A3A9-9CE8-4267-B37D-E7FC700D058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